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092" w:rsidRDefault="00764092" w:rsidP="00764092">
      <w:pPr>
        <w:rPr>
          <w:b/>
          <w:sz w:val="48"/>
          <w:szCs w:val="48"/>
        </w:rPr>
      </w:pPr>
    </w:p>
    <w:p w:rsidR="00764092" w:rsidRDefault="00764092" w:rsidP="00764092">
      <w:pPr>
        <w:rPr>
          <w:b/>
          <w:sz w:val="48"/>
          <w:szCs w:val="48"/>
        </w:rPr>
      </w:pPr>
    </w:p>
    <w:p w:rsidR="00482F35" w:rsidRDefault="00482F35" w:rsidP="007640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JOHN TONKIN COLLEGE</w:t>
      </w:r>
    </w:p>
    <w:p w:rsidR="00482F35" w:rsidRDefault="00482F35" w:rsidP="00482F3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EDUCATION SUPPORT CENTRE</w:t>
      </w:r>
    </w:p>
    <w:p w:rsidR="00482F35" w:rsidRDefault="00482F35" w:rsidP="00482F35">
      <w:pPr>
        <w:jc w:val="center"/>
        <w:rPr>
          <w:b/>
          <w:sz w:val="48"/>
          <w:szCs w:val="48"/>
        </w:rPr>
      </w:pPr>
    </w:p>
    <w:p w:rsidR="00482F35" w:rsidRDefault="00482F35" w:rsidP="00482F35">
      <w:pPr>
        <w:jc w:val="center"/>
        <w:rPr>
          <w:b/>
          <w:sz w:val="48"/>
          <w:szCs w:val="48"/>
        </w:rPr>
      </w:pPr>
    </w:p>
    <w:p w:rsidR="00482F35" w:rsidRDefault="00482F35" w:rsidP="00482F35">
      <w:pPr>
        <w:jc w:val="center"/>
        <w:rPr>
          <w:b/>
          <w:sz w:val="48"/>
          <w:szCs w:val="48"/>
        </w:rPr>
      </w:pPr>
    </w:p>
    <w:p w:rsidR="00482F35" w:rsidRPr="004B74F3" w:rsidRDefault="00C7598F" w:rsidP="004B74F3">
      <w:pPr>
        <w:jc w:val="center"/>
        <w:rPr>
          <w:b/>
          <w:sz w:val="36"/>
          <w:szCs w:val="36"/>
        </w:rPr>
      </w:pPr>
      <w:r w:rsidRPr="004B74F3">
        <w:rPr>
          <w:b/>
          <w:sz w:val="36"/>
          <w:szCs w:val="36"/>
        </w:rPr>
        <w:t>STATION</w:t>
      </w:r>
      <w:r w:rsidR="00381144">
        <w:rPr>
          <w:b/>
          <w:sz w:val="36"/>
          <w:szCs w:val="36"/>
        </w:rPr>
        <w:t>E</w:t>
      </w:r>
      <w:r w:rsidRPr="004B74F3">
        <w:rPr>
          <w:b/>
          <w:sz w:val="36"/>
          <w:szCs w:val="36"/>
        </w:rPr>
        <w:t>RY LIST</w:t>
      </w:r>
      <w:r w:rsidR="006C11C2">
        <w:rPr>
          <w:b/>
          <w:sz w:val="36"/>
          <w:szCs w:val="36"/>
        </w:rPr>
        <w:t xml:space="preserve"> FOR 2020</w:t>
      </w:r>
    </w:p>
    <w:p w:rsidR="00482F35" w:rsidRDefault="00482F35" w:rsidP="00482F35">
      <w:pPr>
        <w:jc w:val="center"/>
        <w:rPr>
          <w:b/>
          <w:sz w:val="32"/>
          <w:szCs w:val="32"/>
        </w:rPr>
      </w:pPr>
    </w:p>
    <w:p w:rsidR="004B74F3" w:rsidRDefault="004B74F3" w:rsidP="00482F35">
      <w:pPr>
        <w:jc w:val="center"/>
        <w:rPr>
          <w:b/>
          <w:sz w:val="32"/>
          <w:szCs w:val="32"/>
        </w:rPr>
      </w:pPr>
    </w:p>
    <w:p w:rsidR="004B74F3" w:rsidRDefault="004B74F3" w:rsidP="00482F35">
      <w:pPr>
        <w:jc w:val="center"/>
        <w:rPr>
          <w:b/>
          <w:sz w:val="32"/>
          <w:szCs w:val="32"/>
        </w:rPr>
      </w:pPr>
    </w:p>
    <w:p w:rsidR="00482F35" w:rsidRDefault="00C7598F" w:rsidP="00482F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General Items – all students</w:t>
      </w:r>
    </w:p>
    <w:p w:rsidR="00C7598F" w:rsidRDefault="00C7598F" w:rsidP="00482F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Must be supplied on the first day of school</w:t>
      </w:r>
    </w:p>
    <w:p w:rsidR="00482F35" w:rsidRDefault="00482F35" w:rsidP="00764092">
      <w:pPr>
        <w:rPr>
          <w:b/>
          <w:sz w:val="32"/>
          <w:szCs w:val="32"/>
        </w:rPr>
      </w:pPr>
    </w:p>
    <w:p w:rsidR="000F4FA7" w:rsidRDefault="00482F35" w:rsidP="00482F3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648710" cy="5149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F35" w:rsidRDefault="00482F35" w:rsidP="00764092">
      <w:pPr>
        <w:rPr>
          <w:rFonts w:ascii="Arial" w:hAnsi="Arial" w:cs="Arial"/>
          <w:b/>
          <w:sz w:val="22"/>
          <w:szCs w:val="22"/>
        </w:rPr>
      </w:pPr>
    </w:p>
    <w:p w:rsidR="00482F35" w:rsidRDefault="00482F35" w:rsidP="00482F35">
      <w:pPr>
        <w:jc w:val="center"/>
        <w:rPr>
          <w:rFonts w:ascii="Arial" w:hAnsi="Arial" w:cs="Arial"/>
          <w:b/>
          <w:sz w:val="22"/>
          <w:szCs w:val="22"/>
        </w:rPr>
      </w:pPr>
    </w:p>
    <w:p w:rsidR="00482F35" w:rsidRDefault="00482F35" w:rsidP="00482F35">
      <w:pPr>
        <w:jc w:val="center"/>
        <w:rPr>
          <w:rFonts w:ascii="Arial" w:hAnsi="Arial" w:cs="Arial"/>
          <w:b/>
          <w:sz w:val="22"/>
          <w:szCs w:val="22"/>
        </w:rPr>
      </w:pPr>
    </w:p>
    <w:p w:rsidR="00482F35" w:rsidRDefault="00482F35" w:rsidP="00482F35">
      <w:pPr>
        <w:jc w:val="center"/>
        <w:rPr>
          <w:rFonts w:ascii="Arial" w:hAnsi="Arial" w:cs="Arial"/>
          <w:b/>
          <w:sz w:val="22"/>
          <w:szCs w:val="22"/>
        </w:rPr>
      </w:pPr>
    </w:p>
    <w:p w:rsidR="00482F35" w:rsidRDefault="00482F35" w:rsidP="00482F35">
      <w:pPr>
        <w:jc w:val="center"/>
        <w:rPr>
          <w:rFonts w:ascii="Arial" w:hAnsi="Arial" w:cs="Arial"/>
          <w:b/>
          <w:sz w:val="22"/>
          <w:szCs w:val="22"/>
        </w:rPr>
      </w:pPr>
    </w:p>
    <w:p w:rsidR="00B40A02" w:rsidRDefault="00B40A0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B40A02" w:rsidRDefault="00B40A0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8949F2" w:rsidRDefault="008949F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8949F2" w:rsidRDefault="008949F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8949F2" w:rsidRDefault="008949F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8949F2" w:rsidRDefault="008949F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</w:p>
    <w:p w:rsidR="004E6784" w:rsidRDefault="006C11C2" w:rsidP="00FB3041">
      <w:pPr>
        <w:ind w:left="288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2020</w:t>
      </w:r>
      <w:r w:rsidR="000F4FA7">
        <w:rPr>
          <w:rFonts w:ascii="Arial" w:hAnsi="Arial" w:cs="Arial"/>
          <w:b/>
          <w:sz w:val="22"/>
          <w:szCs w:val="22"/>
        </w:rPr>
        <w:t xml:space="preserve"> Statione</w:t>
      </w:r>
      <w:r w:rsidR="0068089C">
        <w:rPr>
          <w:rFonts w:ascii="Arial" w:hAnsi="Arial" w:cs="Arial"/>
          <w:b/>
          <w:sz w:val="22"/>
          <w:szCs w:val="22"/>
        </w:rPr>
        <w:t>ry List – YEAR 11 &amp; 12</w:t>
      </w:r>
    </w:p>
    <w:p w:rsidR="004E6784" w:rsidRDefault="004E6784" w:rsidP="004E6784">
      <w:pPr>
        <w:jc w:val="center"/>
        <w:rPr>
          <w:rFonts w:ascii="Arial" w:hAnsi="Arial" w:cs="Arial"/>
          <w:b/>
          <w:sz w:val="22"/>
          <w:szCs w:val="22"/>
        </w:rPr>
      </w:pPr>
    </w:p>
    <w:p w:rsidR="004E6784" w:rsidRPr="0063313D" w:rsidRDefault="004E6784" w:rsidP="004E678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Student: ____________________________________________ </w:t>
      </w:r>
    </w:p>
    <w:p w:rsidR="004E6784" w:rsidRPr="0063313D" w:rsidRDefault="004E6784" w:rsidP="004E6784">
      <w:pPr>
        <w:rPr>
          <w:rFonts w:ascii="Arial" w:hAnsi="Arial" w:cs="Arial"/>
          <w:b/>
          <w:sz w:val="22"/>
          <w:szCs w:val="22"/>
        </w:rPr>
      </w:pPr>
    </w:p>
    <w:p w:rsidR="004E6784" w:rsidRDefault="004E6784" w:rsidP="004E6784">
      <w:pPr>
        <w:jc w:val="center"/>
        <w:rPr>
          <w:rFonts w:ascii="Arial" w:hAnsi="Arial" w:cs="Arial"/>
          <w:b/>
          <w:sz w:val="22"/>
          <w:szCs w:val="22"/>
        </w:rPr>
      </w:pPr>
      <w:r w:rsidRPr="0063313D">
        <w:rPr>
          <w:rFonts w:ascii="Arial" w:hAnsi="Arial" w:cs="Arial"/>
          <w:b/>
          <w:sz w:val="22"/>
          <w:szCs w:val="22"/>
        </w:rPr>
        <w:t xml:space="preserve">All these items need to be bought </w:t>
      </w:r>
      <w:r w:rsidR="00501579">
        <w:rPr>
          <w:rFonts w:ascii="Arial" w:hAnsi="Arial" w:cs="Arial"/>
          <w:b/>
          <w:sz w:val="22"/>
          <w:szCs w:val="22"/>
        </w:rPr>
        <w:t xml:space="preserve">in </w:t>
      </w:r>
      <w:r w:rsidRPr="0063313D">
        <w:rPr>
          <w:rFonts w:ascii="Arial" w:hAnsi="Arial" w:cs="Arial"/>
          <w:b/>
          <w:sz w:val="22"/>
          <w:szCs w:val="22"/>
        </w:rPr>
        <w:t xml:space="preserve">on the first day back to school </w:t>
      </w:r>
    </w:p>
    <w:p w:rsidR="0068089C" w:rsidRPr="0063313D" w:rsidRDefault="0068089C" w:rsidP="004E6784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41"/>
        <w:gridCol w:w="1715"/>
      </w:tblGrid>
      <w:tr w:rsidR="004E6784" w:rsidRPr="0063313D" w:rsidTr="0068089C">
        <w:tc>
          <w:tcPr>
            <w:tcW w:w="4180" w:type="pct"/>
            <w:shd w:val="clear" w:color="auto" w:fill="0F243E" w:themeFill="text2" w:themeFillShade="80"/>
          </w:tcPr>
          <w:p w:rsidR="004E6784" w:rsidRPr="0063313D" w:rsidRDefault="00817BD3" w:rsidP="0023203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GENERAL </w:t>
            </w:r>
            <w:r w:rsidR="004E6784" w:rsidRPr="0063313D">
              <w:rPr>
                <w:rFonts w:ascii="Arial" w:hAnsi="Arial" w:cs="Arial"/>
                <w:b/>
                <w:sz w:val="22"/>
                <w:szCs w:val="22"/>
              </w:rPr>
              <w:t>ITEMS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ALL STUDENTS</w:t>
            </w:r>
          </w:p>
        </w:tc>
        <w:tc>
          <w:tcPr>
            <w:tcW w:w="820" w:type="pct"/>
            <w:shd w:val="clear" w:color="auto" w:fill="0F243E" w:themeFill="text2" w:themeFillShade="80"/>
          </w:tcPr>
          <w:p w:rsidR="004E6784" w:rsidRPr="0063313D" w:rsidRDefault="004E6784" w:rsidP="0023203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313D">
              <w:rPr>
                <w:rFonts w:ascii="Arial" w:hAnsi="Arial" w:cs="Arial"/>
                <w:b/>
                <w:sz w:val="22"/>
                <w:szCs w:val="22"/>
              </w:rPr>
              <w:sym w:font="Wingdings" w:char="F0FC"/>
            </w: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A56BCF" w:rsidP="00A56B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2x </w:t>
            </w:r>
            <w:r w:rsidR="004E6784" w:rsidRPr="0063313D">
              <w:rPr>
                <w:rFonts w:ascii="Arial" w:hAnsi="Arial" w:cs="Arial"/>
                <w:sz w:val="22"/>
                <w:szCs w:val="22"/>
              </w:rPr>
              <w:t>HB pencils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3409" w:rsidRPr="0063313D" w:rsidTr="0023203B">
        <w:tc>
          <w:tcPr>
            <w:tcW w:w="4180" w:type="pct"/>
          </w:tcPr>
          <w:p w:rsidR="00C93409" w:rsidRPr="0063313D" w:rsidRDefault="00C93409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x packet plastic sleeves</w:t>
            </w:r>
            <w:r w:rsidR="00381144">
              <w:rPr>
                <w:rFonts w:ascii="Arial" w:hAnsi="Arial" w:cs="Arial"/>
                <w:sz w:val="22"/>
                <w:szCs w:val="22"/>
              </w:rPr>
              <w:t xml:space="preserve"> (20)</w:t>
            </w:r>
          </w:p>
        </w:tc>
        <w:tc>
          <w:tcPr>
            <w:tcW w:w="820" w:type="pct"/>
          </w:tcPr>
          <w:p w:rsidR="00C93409" w:rsidRPr="0063313D" w:rsidRDefault="00C93409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A56BCF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E6784" w:rsidRPr="0063313D">
              <w:rPr>
                <w:rFonts w:ascii="Arial" w:hAnsi="Arial" w:cs="Arial"/>
                <w:sz w:val="22"/>
                <w:szCs w:val="22"/>
              </w:rPr>
              <w:t xml:space="preserve"> x erasers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 x pencil sharpener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x blue or black biros</w:t>
            </w:r>
            <w:r w:rsidRPr="006331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 x pencil case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 x glue sticks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 x pair scissors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0110F6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6784">
              <w:rPr>
                <w:rFonts w:ascii="Arial" w:hAnsi="Arial" w:cs="Arial"/>
                <w:sz w:val="22"/>
                <w:szCs w:val="22"/>
              </w:rPr>
              <w:t xml:space="preserve"> x b</w:t>
            </w:r>
            <w:r w:rsidR="004E6784" w:rsidRPr="0063313D">
              <w:rPr>
                <w:rFonts w:ascii="Arial" w:hAnsi="Arial" w:cs="Arial"/>
                <w:sz w:val="22"/>
                <w:szCs w:val="22"/>
              </w:rPr>
              <w:t xml:space="preserve">ox of tissues 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x s</w:t>
            </w:r>
            <w:r w:rsidRPr="0063313D">
              <w:rPr>
                <w:rFonts w:ascii="Arial" w:hAnsi="Arial" w:cs="Arial"/>
                <w:sz w:val="22"/>
                <w:szCs w:val="22"/>
              </w:rPr>
              <w:t>chool bag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x highlighters</w:t>
            </w: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818" w:rsidRPr="0063313D" w:rsidTr="0023203B">
        <w:tc>
          <w:tcPr>
            <w:tcW w:w="4180" w:type="pct"/>
          </w:tcPr>
          <w:p w:rsidR="00D93818" w:rsidRPr="0063313D" w:rsidRDefault="00A56BCF" w:rsidP="00D938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D93818">
              <w:rPr>
                <w:rFonts w:ascii="Arial" w:hAnsi="Arial" w:cs="Arial"/>
                <w:sz w:val="22"/>
                <w:szCs w:val="22"/>
              </w:rPr>
              <w:t>l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 xml:space="preserve">ever </w:t>
            </w:r>
            <w:r w:rsidR="00D93818">
              <w:rPr>
                <w:rFonts w:ascii="Arial" w:hAnsi="Arial" w:cs="Arial"/>
                <w:sz w:val="22"/>
                <w:szCs w:val="22"/>
              </w:rPr>
              <w:t>a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 xml:space="preserve">rch </w:t>
            </w:r>
            <w:r w:rsidR="00D93818">
              <w:rPr>
                <w:rFonts w:ascii="Arial" w:hAnsi="Arial" w:cs="Arial"/>
                <w:sz w:val="22"/>
                <w:szCs w:val="22"/>
              </w:rPr>
              <w:t>f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>ile</w:t>
            </w:r>
            <w:r w:rsidR="00D93818">
              <w:rPr>
                <w:rFonts w:ascii="Arial" w:hAnsi="Arial" w:cs="Arial"/>
                <w:sz w:val="22"/>
                <w:szCs w:val="22"/>
              </w:rPr>
              <w:t xml:space="preserve"> (Cadets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Class)</w:t>
            </w:r>
          </w:p>
        </w:tc>
        <w:tc>
          <w:tcPr>
            <w:tcW w:w="820" w:type="pct"/>
          </w:tcPr>
          <w:p w:rsidR="00D93818" w:rsidRPr="0063313D" w:rsidRDefault="00D93818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818" w:rsidRPr="0063313D" w:rsidTr="00D93818">
        <w:tc>
          <w:tcPr>
            <w:tcW w:w="4180" w:type="pct"/>
            <w:shd w:val="clear" w:color="auto" w:fill="auto"/>
          </w:tcPr>
          <w:p w:rsidR="00D93818" w:rsidRPr="0063313D" w:rsidRDefault="00A56BCF" w:rsidP="00D938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D93818">
              <w:rPr>
                <w:rFonts w:ascii="Arial" w:hAnsi="Arial" w:cs="Arial"/>
                <w:sz w:val="22"/>
                <w:szCs w:val="22"/>
              </w:rPr>
              <w:t>d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 xml:space="preserve">isplay </w:t>
            </w:r>
            <w:r w:rsidR="00D93818">
              <w:rPr>
                <w:rFonts w:ascii="Arial" w:hAnsi="Arial" w:cs="Arial"/>
                <w:sz w:val="22"/>
                <w:szCs w:val="22"/>
              </w:rPr>
              <w:t>f</w:t>
            </w:r>
            <w:r w:rsidR="00D93818" w:rsidRPr="0063313D">
              <w:rPr>
                <w:rFonts w:ascii="Arial" w:hAnsi="Arial" w:cs="Arial"/>
                <w:sz w:val="22"/>
                <w:szCs w:val="22"/>
              </w:rPr>
              <w:t>older</w:t>
            </w:r>
            <w:r w:rsidR="00D93818">
              <w:rPr>
                <w:rFonts w:ascii="Arial" w:hAnsi="Arial" w:cs="Arial"/>
                <w:sz w:val="22"/>
                <w:szCs w:val="22"/>
              </w:rPr>
              <w:t xml:space="preserve"> (Cadets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Class)</w:t>
            </w:r>
          </w:p>
        </w:tc>
        <w:tc>
          <w:tcPr>
            <w:tcW w:w="820" w:type="pct"/>
          </w:tcPr>
          <w:p w:rsidR="00D93818" w:rsidRPr="0063313D" w:rsidRDefault="00D93818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818" w:rsidRPr="0063313D" w:rsidTr="0023203B">
        <w:tc>
          <w:tcPr>
            <w:tcW w:w="4180" w:type="pct"/>
          </w:tcPr>
          <w:p w:rsidR="00D93818" w:rsidRPr="0063313D" w:rsidRDefault="00D93818" w:rsidP="00D93818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 x pair of steel cap boots</w:t>
            </w:r>
            <w:r>
              <w:rPr>
                <w:rFonts w:ascii="Arial" w:hAnsi="Arial" w:cs="Arial"/>
                <w:sz w:val="22"/>
                <w:szCs w:val="22"/>
              </w:rPr>
              <w:t xml:space="preserve"> (Workshop &amp; Construction)</w:t>
            </w:r>
          </w:p>
        </w:tc>
        <w:tc>
          <w:tcPr>
            <w:tcW w:w="820" w:type="pct"/>
          </w:tcPr>
          <w:p w:rsidR="00D93818" w:rsidRPr="0063313D" w:rsidRDefault="00D93818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818" w:rsidRPr="0063313D" w:rsidTr="0023203B">
        <w:tc>
          <w:tcPr>
            <w:tcW w:w="4180" w:type="pct"/>
          </w:tcPr>
          <w:p w:rsidR="00D93818" w:rsidRPr="0063313D" w:rsidRDefault="00D93818" w:rsidP="00D938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D93818" w:rsidRPr="0063313D" w:rsidRDefault="00D93818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6BCF" w:rsidRPr="0063313D" w:rsidTr="00A56BCF">
        <w:tc>
          <w:tcPr>
            <w:tcW w:w="5000" w:type="pct"/>
            <w:gridSpan w:val="2"/>
            <w:shd w:val="clear" w:color="auto" w:fill="BFBFBF" w:themeFill="background1" w:themeFillShade="BF"/>
          </w:tcPr>
          <w:p w:rsidR="00A56BCF" w:rsidRPr="0063313D" w:rsidRDefault="00A56BCF" w:rsidP="0068089C">
            <w:pPr>
              <w:rPr>
                <w:rFonts w:ascii="Arial" w:hAnsi="Arial" w:cs="Arial"/>
                <w:sz w:val="22"/>
                <w:szCs w:val="22"/>
              </w:rPr>
            </w:pPr>
            <w:r w:rsidRPr="00D93818">
              <w:rPr>
                <w:rFonts w:ascii="Arial" w:hAnsi="Arial" w:cs="Arial"/>
                <w:b/>
                <w:sz w:val="22"/>
                <w:szCs w:val="22"/>
              </w:rPr>
              <w:t xml:space="preserve">YOU WILL ALSO NEED TO PROVIDE SOME OF THE FOLLOWING ITEMS DEPENDING ON WHAT VET COURSE YOUR CHILD HAS ENROLLED IN </w:t>
            </w: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784" w:rsidRPr="0063313D" w:rsidTr="0023203B">
        <w:tc>
          <w:tcPr>
            <w:tcW w:w="418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4E6784" w:rsidRPr="0063313D" w:rsidRDefault="004E6784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1A6" w:rsidRPr="0063313D" w:rsidTr="0023203B">
        <w:tc>
          <w:tcPr>
            <w:tcW w:w="4180" w:type="pct"/>
          </w:tcPr>
          <w:p w:rsidR="000801A6" w:rsidRPr="0063313D" w:rsidRDefault="000801A6" w:rsidP="000C4D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3313D">
              <w:rPr>
                <w:rFonts w:ascii="Arial" w:hAnsi="Arial" w:cs="Arial"/>
                <w:b/>
                <w:sz w:val="22"/>
                <w:szCs w:val="22"/>
              </w:rPr>
              <w:t>CONSTRUCTION</w:t>
            </w:r>
          </w:p>
        </w:tc>
        <w:tc>
          <w:tcPr>
            <w:tcW w:w="820" w:type="pct"/>
          </w:tcPr>
          <w:p w:rsidR="000801A6" w:rsidRPr="0063313D" w:rsidRDefault="000801A6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1A6" w:rsidRPr="0063313D" w:rsidTr="0023203B">
        <w:tc>
          <w:tcPr>
            <w:tcW w:w="4180" w:type="pct"/>
          </w:tcPr>
          <w:p w:rsidR="000801A6" w:rsidRPr="0063313D" w:rsidRDefault="000801A6" w:rsidP="00A56BCF">
            <w:pPr>
              <w:rPr>
                <w:rFonts w:ascii="Arial" w:hAnsi="Arial" w:cs="Arial"/>
                <w:sz w:val="22"/>
                <w:szCs w:val="22"/>
              </w:rPr>
            </w:pPr>
            <w:r w:rsidRPr="0063313D">
              <w:rPr>
                <w:rFonts w:ascii="Arial" w:hAnsi="Arial" w:cs="Arial"/>
                <w:sz w:val="22"/>
                <w:szCs w:val="22"/>
              </w:rPr>
              <w:t>1</w:t>
            </w:r>
            <w:r w:rsidR="00764092">
              <w:rPr>
                <w:rFonts w:ascii="Arial" w:hAnsi="Arial" w:cs="Arial"/>
                <w:sz w:val="22"/>
                <w:szCs w:val="22"/>
              </w:rPr>
              <w:t xml:space="preserve"> x</w:t>
            </w:r>
            <w:r w:rsidRPr="006331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6BCF">
              <w:rPr>
                <w:rFonts w:ascii="Arial" w:hAnsi="Arial" w:cs="Arial"/>
                <w:sz w:val="22"/>
                <w:szCs w:val="22"/>
              </w:rPr>
              <w:t xml:space="preserve">pair of </w:t>
            </w:r>
            <w:r w:rsidRPr="0063313D">
              <w:rPr>
                <w:rFonts w:ascii="Arial" w:hAnsi="Arial" w:cs="Arial"/>
                <w:sz w:val="22"/>
                <w:szCs w:val="22"/>
              </w:rPr>
              <w:t>work pants/shorts</w:t>
            </w:r>
          </w:p>
        </w:tc>
        <w:tc>
          <w:tcPr>
            <w:tcW w:w="820" w:type="pct"/>
          </w:tcPr>
          <w:p w:rsidR="000801A6" w:rsidRPr="0063313D" w:rsidRDefault="000801A6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01A6" w:rsidRPr="0063313D" w:rsidTr="0023203B">
        <w:tc>
          <w:tcPr>
            <w:tcW w:w="4180" w:type="pct"/>
          </w:tcPr>
          <w:p w:rsidR="000801A6" w:rsidRPr="0063313D" w:rsidRDefault="00A56BCF" w:rsidP="00232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764092">
              <w:rPr>
                <w:rFonts w:ascii="Arial" w:hAnsi="Arial" w:cs="Arial"/>
                <w:sz w:val="22"/>
                <w:szCs w:val="22"/>
              </w:rPr>
              <w:t xml:space="preserve">x </w:t>
            </w:r>
            <w:r>
              <w:rPr>
                <w:rFonts w:ascii="Arial" w:hAnsi="Arial" w:cs="Arial"/>
                <w:sz w:val="22"/>
                <w:szCs w:val="22"/>
              </w:rPr>
              <w:t>pair of steel capped w</w:t>
            </w:r>
            <w:r w:rsidR="007A30A6">
              <w:rPr>
                <w:rFonts w:ascii="Arial" w:hAnsi="Arial" w:cs="Arial"/>
                <w:sz w:val="22"/>
                <w:szCs w:val="22"/>
              </w:rPr>
              <w:t>ork boots</w:t>
            </w:r>
          </w:p>
        </w:tc>
        <w:tc>
          <w:tcPr>
            <w:tcW w:w="820" w:type="pct"/>
          </w:tcPr>
          <w:p w:rsidR="000801A6" w:rsidRPr="0063313D" w:rsidRDefault="000801A6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0A6" w:rsidRPr="0063313D" w:rsidTr="0023203B">
        <w:tc>
          <w:tcPr>
            <w:tcW w:w="4180" w:type="pct"/>
          </w:tcPr>
          <w:p w:rsidR="007A30A6" w:rsidRDefault="007A30A6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7A30A6" w:rsidRPr="0063313D" w:rsidRDefault="007A30A6" w:rsidP="002320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Pr="00817BD3" w:rsidRDefault="00FD0DD5" w:rsidP="00FD0D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RETAIL – Shop</w:t>
            </w: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x lever arch file</w:t>
            </w: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1x pkt of file  dividers</w:t>
            </w: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x pair black pants</w:t>
            </w: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Pr="00817BD3" w:rsidRDefault="00FD0DD5" w:rsidP="00FD0DD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0DD5" w:rsidRPr="0063313D" w:rsidTr="0023203B">
        <w:tc>
          <w:tcPr>
            <w:tcW w:w="4180" w:type="pct"/>
          </w:tcPr>
          <w:p w:rsidR="00FD0DD5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0" w:type="pct"/>
          </w:tcPr>
          <w:p w:rsidR="00FD0DD5" w:rsidRPr="0063313D" w:rsidRDefault="00FD0DD5" w:rsidP="00FD0D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784" w:rsidRDefault="004E6784" w:rsidP="004E6784">
      <w:pPr>
        <w:rPr>
          <w:rFonts w:ascii="Arial" w:hAnsi="Arial" w:cs="Arial"/>
          <w:sz w:val="20"/>
          <w:szCs w:val="20"/>
        </w:rPr>
      </w:pPr>
    </w:p>
    <w:p w:rsidR="000F4FA7" w:rsidRDefault="000F4FA7" w:rsidP="000F4FA7">
      <w:pPr>
        <w:rPr>
          <w:sz w:val="20"/>
          <w:szCs w:val="20"/>
        </w:rPr>
      </w:pPr>
    </w:p>
    <w:p w:rsidR="00D712BD" w:rsidRDefault="00D712BD" w:rsidP="000F4FA7">
      <w:pPr>
        <w:rPr>
          <w:sz w:val="20"/>
          <w:szCs w:val="20"/>
        </w:rPr>
      </w:pPr>
    </w:p>
    <w:p w:rsidR="00D712BD" w:rsidRPr="00020E27" w:rsidRDefault="00D712BD" w:rsidP="000F4FA7">
      <w:pPr>
        <w:rPr>
          <w:sz w:val="20"/>
          <w:szCs w:val="20"/>
        </w:rPr>
      </w:pPr>
    </w:p>
    <w:p w:rsidR="000F4FA7" w:rsidRPr="0063313D" w:rsidRDefault="000F4FA7" w:rsidP="000F4FA7">
      <w:pPr>
        <w:rPr>
          <w:b/>
          <w:sz w:val="22"/>
          <w:szCs w:val="22"/>
        </w:rPr>
      </w:pPr>
    </w:p>
    <w:p w:rsidR="000F4FA7" w:rsidRDefault="000F4FA7" w:rsidP="000F4FA7">
      <w:pPr>
        <w:jc w:val="center"/>
        <w:rPr>
          <w:rFonts w:ascii="Arial" w:hAnsi="Arial" w:cs="Arial"/>
          <w:b/>
          <w:sz w:val="22"/>
          <w:szCs w:val="22"/>
        </w:rPr>
      </w:pPr>
    </w:p>
    <w:p w:rsidR="0004690C" w:rsidRDefault="0004690C" w:rsidP="0004690C">
      <w:pPr>
        <w:jc w:val="center"/>
        <w:rPr>
          <w:rFonts w:ascii="Arial" w:hAnsi="Arial" w:cs="Arial"/>
          <w:b/>
          <w:sz w:val="22"/>
          <w:szCs w:val="22"/>
        </w:rPr>
      </w:pPr>
    </w:p>
    <w:sectPr w:rsidR="0004690C" w:rsidSect="00282A60">
      <w:pgSz w:w="11906" w:h="16838"/>
      <w:pgMar w:top="284" w:right="720" w:bottom="142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092" w:rsidRDefault="00764092" w:rsidP="0023203B">
      <w:r>
        <w:separator/>
      </w:r>
    </w:p>
  </w:endnote>
  <w:endnote w:type="continuationSeparator" w:id="0">
    <w:p w:rsidR="00764092" w:rsidRDefault="00764092" w:rsidP="0023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092" w:rsidRDefault="00764092" w:rsidP="0023203B">
      <w:r>
        <w:separator/>
      </w:r>
    </w:p>
  </w:footnote>
  <w:footnote w:type="continuationSeparator" w:id="0">
    <w:p w:rsidR="00764092" w:rsidRDefault="00764092" w:rsidP="00232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784"/>
    <w:rsid w:val="000110F6"/>
    <w:rsid w:val="00031CEB"/>
    <w:rsid w:val="0004690C"/>
    <w:rsid w:val="000801A6"/>
    <w:rsid w:val="00083579"/>
    <w:rsid w:val="000B4FAC"/>
    <w:rsid w:val="000C4D48"/>
    <w:rsid w:val="000F4FA7"/>
    <w:rsid w:val="001C4913"/>
    <w:rsid w:val="001D6009"/>
    <w:rsid w:val="001E51C8"/>
    <w:rsid w:val="00223053"/>
    <w:rsid w:val="0023203B"/>
    <w:rsid w:val="00282A60"/>
    <w:rsid w:val="00293F7A"/>
    <w:rsid w:val="002E5137"/>
    <w:rsid w:val="002F550B"/>
    <w:rsid w:val="00311A50"/>
    <w:rsid w:val="003147D5"/>
    <w:rsid w:val="00317B77"/>
    <w:rsid w:val="00333D7A"/>
    <w:rsid w:val="00381144"/>
    <w:rsid w:val="003A3AB5"/>
    <w:rsid w:val="003C3D5E"/>
    <w:rsid w:val="003D62C8"/>
    <w:rsid w:val="00466FC8"/>
    <w:rsid w:val="00482F35"/>
    <w:rsid w:val="004B0C37"/>
    <w:rsid w:val="004B74F3"/>
    <w:rsid w:val="004E6784"/>
    <w:rsid w:val="004F3CAE"/>
    <w:rsid w:val="004F65EE"/>
    <w:rsid w:val="00501579"/>
    <w:rsid w:val="00520548"/>
    <w:rsid w:val="0059541E"/>
    <w:rsid w:val="005C66D1"/>
    <w:rsid w:val="005D261E"/>
    <w:rsid w:val="00607E67"/>
    <w:rsid w:val="00654851"/>
    <w:rsid w:val="00670F05"/>
    <w:rsid w:val="0068089C"/>
    <w:rsid w:val="006B6F29"/>
    <w:rsid w:val="006C11C2"/>
    <w:rsid w:val="00764092"/>
    <w:rsid w:val="007A30A6"/>
    <w:rsid w:val="00817BD3"/>
    <w:rsid w:val="00875A8C"/>
    <w:rsid w:val="008949F2"/>
    <w:rsid w:val="008A7958"/>
    <w:rsid w:val="008B13F9"/>
    <w:rsid w:val="00944AF4"/>
    <w:rsid w:val="009A0113"/>
    <w:rsid w:val="00A27115"/>
    <w:rsid w:val="00A34F90"/>
    <w:rsid w:val="00A45F73"/>
    <w:rsid w:val="00A56BCF"/>
    <w:rsid w:val="00A60271"/>
    <w:rsid w:val="00AC101F"/>
    <w:rsid w:val="00AE0D8C"/>
    <w:rsid w:val="00AE10B8"/>
    <w:rsid w:val="00AF6994"/>
    <w:rsid w:val="00B40A02"/>
    <w:rsid w:val="00B5116B"/>
    <w:rsid w:val="00B64196"/>
    <w:rsid w:val="00B86CFD"/>
    <w:rsid w:val="00BC3EA5"/>
    <w:rsid w:val="00C420F4"/>
    <w:rsid w:val="00C7598F"/>
    <w:rsid w:val="00C93409"/>
    <w:rsid w:val="00C974BD"/>
    <w:rsid w:val="00CA2E6F"/>
    <w:rsid w:val="00CE4D5B"/>
    <w:rsid w:val="00D17BAC"/>
    <w:rsid w:val="00D712BD"/>
    <w:rsid w:val="00D93818"/>
    <w:rsid w:val="00D95F6F"/>
    <w:rsid w:val="00E25523"/>
    <w:rsid w:val="00E46576"/>
    <w:rsid w:val="00E90D70"/>
    <w:rsid w:val="00F96772"/>
    <w:rsid w:val="00FB3041"/>
    <w:rsid w:val="00FD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F6DCAC-4029-4294-A72E-0FB6D3D2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78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67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320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3203B"/>
    <w:rPr>
      <w:sz w:val="24"/>
      <w:szCs w:val="24"/>
    </w:rPr>
  </w:style>
  <w:style w:type="paragraph" w:styleId="Footer">
    <w:name w:val="footer"/>
    <w:basedOn w:val="Normal"/>
    <w:link w:val="FooterChar"/>
    <w:rsid w:val="002320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3203B"/>
    <w:rPr>
      <w:sz w:val="24"/>
      <w:szCs w:val="24"/>
    </w:rPr>
  </w:style>
  <w:style w:type="paragraph" w:styleId="BalloonText">
    <w:name w:val="Balloon Text"/>
    <w:basedOn w:val="Normal"/>
    <w:link w:val="BalloonTextChar"/>
    <w:rsid w:val="000F4F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4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1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0EE12-F32A-410F-B916-6ADADE7A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B0B81CAE</Template>
  <TotalTime>2</TotalTime>
  <Pages>2</Pages>
  <Words>176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HAWKINS Natasha</dc:creator>
  <cp:lastModifiedBy>MAGNO Patricia [John Tonkin College ESC]</cp:lastModifiedBy>
  <cp:revision>5</cp:revision>
  <cp:lastPrinted>2019-10-21T03:14:00Z</cp:lastPrinted>
  <dcterms:created xsi:type="dcterms:W3CDTF">2019-09-23T04:12:00Z</dcterms:created>
  <dcterms:modified xsi:type="dcterms:W3CDTF">2019-11-13T04:49:00Z</dcterms:modified>
</cp:coreProperties>
</file>